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5A" w:rsidRPr="00B52325" w:rsidRDefault="0011105A" w:rsidP="00EA57B7">
      <w:pPr>
        <w:pStyle w:val="ConsPlusTitle"/>
        <w:widowControl/>
        <w:jc w:val="center"/>
      </w:pPr>
      <w:r w:rsidRPr="00B52325">
        <w:t xml:space="preserve">СОВЕТ ДЕПУТАТОВ           </w:t>
      </w:r>
    </w:p>
    <w:p w:rsidR="0011105A" w:rsidRPr="00B52325" w:rsidRDefault="0011105A" w:rsidP="00EA57B7">
      <w:pPr>
        <w:pStyle w:val="ConsPlusTitle"/>
        <w:widowControl/>
        <w:jc w:val="center"/>
      </w:pPr>
      <w:r w:rsidRPr="00B52325">
        <w:t>ЧЕРНОКУРЬИНСКОГО СЕЛЬСОВЕТА</w:t>
      </w:r>
    </w:p>
    <w:p w:rsidR="0011105A" w:rsidRPr="00B52325" w:rsidRDefault="0011105A" w:rsidP="00EA57B7">
      <w:pPr>
        <w:pStyle w:val="ConsPlusTitle"/>
        <w:widowControl/>
        <w:jc w:val="center"/>
      </w:pPr>
      <w:r w:rsidRPr="00B52325">
        <w:t xml:space="preserve">КАРАСУКСКОГО РАЙОНА </w:t>
      </w:r>
    </w:p>
    <w:p w:rsidR="0011105A" w:rsidRPr="00B52325" w:rsidRDefault="0011105A" w:rsidP="00EA57B7">
      <w:pPr>
        <w:pStyle w:val="ConsPlusTitle"/>
        <w:widowControl/>
        <w:jc w:val="center"/>
      </w:pPr>
      <w:r w:rsidRPr="00B52325">
        <w:t>НОВОСИБИРСКОЙ ОБЛАСТИ</w:t>
      </w:r>
    </w:p>
    <w:p w:rsidR="0011105A" w:rsidRPr="00B52325" w:rsidRDefault="0011105A" w:rsidP="00EA57B7">
      <w:pPr>
        <w:pStyle w:val="ConsPlusTitle"/>
        <w:widowControl/>
        <w:jc w:val="center"/>
      </w:pPr>
      <w:r w:rsidRPr="00B52325">
        <w:t>ЧЕТВЕРТОГО СОЗЫВА</w:t>
      </w:r>
    </w:p>
    <w:p w:rsidR="0011105A" w:rsidRPr="00B52325" w:rsidRDefault="0011105A" w:rsidP="00B52325">
      <w:pPr>
        <w:pStyle w:val="ConsPlusTitle"/>
        <w:widowControl/>
      </w:pPr>
    </w:p>
    <w:p w:rsidR="0011105A" w:rsidRPr="00B52325" w:rsidRDefault="0011105A" w:rsidP="00EA57B7">
      <w:pPr>
        <w:pStyle w:val="ConsPlusTitle"/>
        <w:widowControl/>
        <w:jc w:val="center"/>
      </w:pPr>
      <w:r w:rsidRPr="00B52325">
        <w:t>РЕШЕНИЕ</w:t>
      </w:r>
    </w:p>
    <w:p w:rsidR="0011105A" w:rsidRPr="00B52325" w:rsidRDefault="0011105A" w:rsidP="00EA57B7">
      <w:pPr>
        <w:pStyle w:val="ConsPlusTitle"/>
        <w:widowControl/>
        <w:jc w:val="center"/>
        <w:rPr>
          <w:b w:val="0"/>
        </w:rPr>
      </w:pPr>
      <w:r w:rsidRPr="00B52325">
        <w:rPr>
          <w:b w:val="0"/>
        </w:rPr>
        <w:t xml:space="preserve"> (двадцать второй сессия)</w:t>
      </w:r>
    </w:p>
    <w:p w:rsidR="0011105A" w:rsidRPr="00B52325" w:rsidRDefault="0011105A" w:rsidP="00EA57B7">
      <w:pPr>
        <w:pStyle w:val="ConsPlusTitle"/>
        <w:widowControl/>
        <w:jc w:val="center"/>
        <w:rPr>
          <w:b w:val="0"/>
        </w:rPr>
      </w:pPr>
    </w:p>
    <w:p w:rsidR="0011105A" w:rsidRPr="00B52325" w:rsidRDefault="0011105A" w:rsidP="00EA57B7">
      <w:pPr>
        <w:pStyle w:val="ConsPlusTitle"/>
        <w:widowControl/>
        <w:jc w:val="center"/>
        <w:rPr>
          <w:b w:val="0"/>
        </w:rPr>
      </w:pPr>
    </w:p>
    <w:p w:rsidR="0011105A" w:rsidRPr="00B52325" w:rsidRDefault="0011105A" w:rsidP="00EA57B7">
      <w:pPr>
        <w:pStyle w:val="ConsPlusTitle"/>
        <w:widowControl/>
        <w:rPr>
          <w:b w:val="0"/>
        </w:rPr>
      </w:pPr>
      <w:r w:rsidRPr="00B52325">
        <w:rPr>
          <w:b w:val="0"/>
        </w:rPr>
        <w:t xml:space="preserve">  30.09.2013 г.                              с. Чернокурья                                     № </w:t>
      </w:r>
      <w:r>
        <w:rPr>
          <w:b w:val="0"/>
        </w:rPr>
        <w:t>46</w:t>
      </w:r>
    </w:p>
    <w:p w:rsidR="0011105A" w:rsidRPr="00B52325" w:rsidRDefault="0011105A" w:rsidP="00EA57B7">
      <w:pPr>
        <w:pStyle w:val="ConsPlusTitle"/>
        <w:widowControl/>
        <w:rPr>
          <w:b w:val="0"/>
        </w:rPr>
      </w:pPr>
    </w:p>
    <w:p w:rsidR="0011105A" w:rsidRPr="00B52325" w:rsidRDefault="0011105A" w:rsidP="00EA57B7">
      <w:pPr>
        <w:pStyle w:val="ConsPlusTitle"/>
        <w:widowControl/>
        <w:rPr>
          <w:b w:val="0"/>
        </w:rPr>
      </w:pPr>
    </w:p>
    <w:p w:rsidR="0011105A" w:rsidRPr="00B52325" w:rsidRDefault="0011105A" w:rsidP="00EA57B7">
      <w:pPr>
        <w:pStyle w:val="ConsPlusTitle"/>
        <w:widowControl/>
        <w:jc w:val="center"/>
        <w:rPr>
          <w:b w:val="0"/>
        </w:rPr>
      </w:pPr>
      <w:r w:rsidRPr="00B52325">
        <w:rPr>
          <w:b w:val="0"/>
        </w:rPr>
        <w:t>О внесении изменений и дополнений в Устав Чернокурьинского сельсовета</w:t>
      </w:r>
    </w:p>
    <w:p w:rsidR="0011105A" w:rsidRPr="00B52325" w:rsidRDefault="0011105A" w:rsidP="00EA57B7">
      <w:pPr>
        <w:pStyle w:val="ConsPlusTitle"/>
        <w:widowControl/>
        <w:jc w:val="center"/>
        <w:rPr>
          <w:b w:val="0"/>
        </w:rPr>
      </w:pPr>
      <w:r w:rsidRPr="00B52325">
        <w:rPr>
          <w:b w:val="0"/>
        </w:rPr>
        <w:t>Карасукского района Новосибирской области</w:t>
      </w:r>
    </w:p>
    <w:p w:rsidR="0011105A" w:rsidRPr="00B52325" w:rsidRDefault="0011105A" w:rsidP="00EA57B7">
      <w:pPr>
        <w:pStyle w:val="ConsPlusTitle"/>
        <w:widowControl/>
      </w:pPr>
    </w:p>
    <w:p w:rsidR="0011105A" w:rsidRPr="00B52325" w:rsidRDefault="0011105A" w:rsidP="00C04CD8">
      <w:pPr>
        <w:widowControl/>
        <w:ind w:firstLine="567"/>
        <w:jc w:val="both"/>
        <w:rPr>
          <w:sz w:val="24"/>
          <w:szCs w:val="24"/>
        </w:rPr>
      </w:pPr>
      <w:r w:rsidRPr="00B52325">
        <w:rPr>
          <w:sz w:val="24"/>
          <w:szCs w:val="24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21.07.2005 № 97-ФЗ «О государственной регистрации уставов муниципальных образований», в целях приведения Устава Чернокурьинского сельсовета Карасукского района Новосибирской области в соответствие с Федеральным законом от 06.10.2003 № 131-ФЗ «Об общих принципах организации местного самоуправления в Российской Федерации»,  Федеральным законом от 05.04.2013 № 55-ФЗ «О внесении изменений в отдельные законодательные акты Российской Федерации», Федеральным законом от 02.07.2013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«Об образовании в Российской Федерации»», Совет депутатов Чернокурьинского сельсовета Карасукского района Новосибирской области</w:t>
      </w:r>
    </w:p>
    <w:p w:rsidR="0011105A" w:rsidRPr="00B52325" w:rsidRDefault="0011105A" w:rsidP="00EA5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325">
        <w:rPr>
          <w:rFonts w:ascii="Times New Roman" w:hAnsi="Times New Roman" w:cs="Times New Roman"/>
          <w:sz w:val="24"/>
          <w:szCs w:val="24"/>
        </w:rPr>
        <w:t>РЕШИЛ:</w:t>
      </w:r>
    </w:p>
    <w:p w:rsidR="0011105A" w:rsidRPr="00B52325" w:rsidRDefault="0011105A" w:rsidP="00EA57B7">
      <w:pPr>
        <w:ind w:firstLine="720"/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1. Принять муниципальный правовой акт о внесении изменений и дополнений в Устав Чернокурьинского сельсовета Карасукского района Новосибирской области (прилагается). </w:t>
      </w:r>
    </w:p>
    <w:p w:rsidR="0011105A" w:rsidRPr="00B52325" w:rsidRDefault="0011105A" w:rsidP="00EA57B7">
      <w:pPr>
        <w:ind w:firstLine="720"/>
        <w:jc w:val="both"/>
        <w:rPr>
          <w:sz w:val="24"/>
          <w:szCs w:val="24"/>
        </w:rPr>
      </w:pPr>
      <w:r w:rsidRPr="00B52325">
        <w:rPr>
          <w:sz w:val="24"/>
          <w:szCs w:val="24"/>
        </w:rPr>
        <w:t>2. Представить настоящее решение в Главное управление Министерства юстиции Российской Федерации по Новосибирской области для осуществления государственной регистрации в порядке, установленном Федеральным законом от  21.07.2005г. № 97-ФЗ «О государственной регистрации уставов муниципальных образований».</w:t>
      </w:r>
    </w:p>
    <w:p w:rsidR="0011105A" w:rsidRPr="00B52325" w:rsidRDefault="0011105A" w:rsidP="00EA57B7">
      <w:pPr>
        <w:ind w:firstLine="720"/>
        <w:jc w:val="both"/>
        <w:rPr>
          <w:sz w:val="24"/>
          <w:szCs w:val="24"/>
        </w:rPr>
      </w:pPr>
      <w:r w:rsidRPr="00B52325">
        <w:rPr>
          <w:sz w:val="24"/>
          <w:szCs w:val="24"/>
        </w:rPr>
        <w:t>3. Опубликовать настоящее решение в газете «Вестник Чернокурьинского сельсовета» после государственной регистрации.</w:t>
      </w:r>
    </w:p>
    <w:p w:rsidR="0011105A" w:rsidRPr="00B52325" w:rsidRDefault="0011105A" w:rsidP="00EA57B7">
      <w:pPr>
        <w:ind w:firstLine="709"/>
        <w:jc w:val="both"/>
        <w:outlineLvl w:val="0"/>
        <w:rPr>
          <w:sz w:val="24"/>
          <w:szCs w:val="24"/>
        </w:rPr>
      </w:pPr>
      <w:r w:rsidRPr="00B52325">
        <w:rPr>
          <w:sz w:val="24"/>
          <w:szCs w:val="24"/>
        </w:rPr>
        <w:t xml:space="preserve">4. Настоящее решение вступает в силу со дня его официального опубликования. </w:t>
      </w:r>
    </w:p>
    <w:p w:rsidR="0011105A" w:rsidRPr="00B52325" w:rsidRDefault="0011105A" w:rsidP="00EA57B7">
      <w:pPr>
        <w:ind w:firstLine="720"/>
        <w:jc w:val="both"/>
        <w:rPr>
          <w:sz w:val="24"/>
          <w:szCs w:val="24"/>
        </w:rPr>
      </w:pPr>
    </w:p>
    <w:p w:rsidR="0011105A" w:rsidRPr="00B52325" w:rsidRDefault="0011105A" w:rsidP="00EA57B7">
      <w:pPr>
        <w:ind w:firstLine="720"/>
        <w:jc w:val="both"/>
        <w:rPr>
          <w:sz w:val="24"/>
          <w:szCs w:val="24"/>
        </w:rPr>
      </w:pPr>
    </w:p>
    <w:p w:rsidR="0011105A" w:rsidRPr="00B52325" w:rsidRDefault="0011105A" w:rsidP="00EA57B7">
      <w:pPr>
        <w:ind w:firstLine="720"/>
        <w:jc w:val="both"/>
        <w:rPr>
          <w:sz w:val="24"/>
          <w:szCs w:val="24"/>
        </w:rPr>
      </w:pP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Глава Чернокурьинского сельсовета </w:t>
      </w: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Карасукского района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B52325">
        <w:rPr>
          <w:sz w:val="24"/>
          <w:szCs w:val="24"/>
        </w:rPr>
        <w:t xml:space="preserve"> В.Ф.Суховеев</w:t>
      </w: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Новосибирской области       </w:t>
      </w: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                       </w:t>
      </w: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      </w:t>
      </w:r>
    </w:p>
    <w:p w:rsidR="0011105A" w:rsidRPr="00B52325" w:rsidRDefault="0011105A" w:rsidP="00F124F5">
      <w:pPr>
        <w:jc w:val="both"/>
        <w:rPr>
          <w:b/>
          <w:bCs/>
          <w:sz w:val="24"/>
          <w:szCs w:val="24"/>
        </w:rPr>
      </w:pPr>
      <w:r w:rsidRPr="00B52325">
        <w:rPr>
          <w:sz w:val="24"/>
          <w:szCs w:val="24"/>
        </w:rPr>
        <w:t>Председатель Совета депутатов</w:t>
      </w: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Чернокурьинского сельсовета                                          </w:t>
      </w:r>
    </w:p>
    <w:p w:rsidR="0011105A" w:rsidRPr="00B52325" w:rsidRDefault="0011105A" w:rsidP="00F124F5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 xml:space="preserve">Карасукского района                                                          </w:t>
      </w:r>
      <w:r>
        <w:rPr>
          <w:sz w:val="24"/>
          <w:szCs w:val="24"/>
        </w:rPr>
        <w:t xml:space="preserve">                             </w:t>
      </w:r>
      <w:r w:rsidRPr="00B52325">
        <w:rPr>
          <w:sz w:val="24"/>
          <w:szCs w:val="24"/>
        </w:rPr>
        <w:t>В.А.Морковский</w:t>
      </w:r>
    </w:p>
    <w:p w:rsidR="0011105A" w:rsidRPr="00A50A82" w:rsidRDefault="0011105A" w:rsidP="00A50A82">
      <w:pPr>
        <w:jc w:val="both"/>
        <w:rPr>
          <w:sz w:val="24"/>
          <w:szCs w:val="24"/>
        </w:rPr>
      </w:pPr>
      <w:r w:rsidRPr="00B52325">
        <w:rPr>
          <w:sz w:val="24"/>
          <w:szCs w:val="24"/>
        </w:rPr>
        <w:t>Новосибирской области</w:t>
      </w:r>
    </w:p>
    <w:p w:rsidR="0011105A" w:rsidRPr="00674612" w:rsidRDefault="0011105A" w:rsidP="00EA57B7"/>
    <w:p w:rsidR="0011105A" w:rsidRPr="00A50A82" w:rsidRDefault="0011105A" w:rsidP="00EA57B7">
      <w:pPr>
        <w:pStyle w:val="Heading2"/>
        <w:tabs>
          <w:tab w:val="left" w:pos="6195"/>
          <w:tab w:val="right" w:pos="9354"/>
        </w:tabs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50A8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Приложение</w:t>
      </w:r>
    </w:p>
    <w:p w:rsidR="0011105A" w:rsidRPr="00A50A82" w:rsidRDefault="0011105A" w:rsidP="00EA57B7">
      <w:pPr>
        <w:ind w:left="5400"/>
        <w:jc w:val="right"/>
        <w:rPr>
          <w:sz w:val="24"/>
          <w:szCs w:val="24"/>
        </w:rPr>
      </w:pPr>
      <w:r w:rsidRPr="00A50A82">
        <w:rPr>
          <w:sz w:val="24"/>
          <w:szCs w:val="24"/>
        </w:rPr>
        <w:t>к решению двадцать второй сессии четвертого  созыва Совета депутатов Чернокурьинского сельсовета Карасукского района</w:t>
      </w:r>
    </w:p>
    <w:p w:rsidR="0011105A" w:rsidRPr="00A50A82" w:rsidRDefault="0011105A" w:rsidP="00EA57B7">
      <w:pPr>
        <w:ind w:left="5400"/>
        <w:jc w:val="right"/>
        <w:rPr>
          <w:sz w:val="24"/>
          <w:szCs w:val="24"/>
        </w:rPr>
      </w:pPr>
      <w:r w:rsidRPr="00A50A82">
        <w:rPr>
          <w:sz w:val="24"/>
          <w:szCs w:val="24"/>
        </w:rPr>
        <w:t>Новосибирской области</w:t>
      </w:r>
    </w:p>
    <w:p w:rsidR="0011105A" w:rsidRPr="00A50A82" w:rsidRDefault="0011105A" w:rsidP="00EA57B7">
      <w:pPr>
        <w:ind w:left="5400"/>
        <w:jc w:val="right"/>
        <w:rPr>
          <w:sz w:val="24"/>
          <w:szCs w:val="24"/>
        </w:rPr>
      </w:pPr>
      <w:r w:rsidRPr="00A50A82">
        <w:rPr>
          <w:sz w:val="24"/>
          <w:szCs w:val="24"/>
        </w:rPr>
        <w:t xml:space="preserve">от  30.09.2013 № </w:t>
      </w:r>
      <w:r>
        <w:rPr>
          <w:sz w:val="24"/>
          <w:szCs w:val="24"/>
        </w:rPr>
        <w:t>45</w:t>
      </w:r>
      <w:bookmarkStart w:id="0" w:name="_GoBack"/>
      <w:bookmarkEnd w:id="0"/>
      <w:r w:rsidRPr="00A50A82">
        <w:rPr>
          <w:sz w:val="24"/>
          <w:szCs w:val="24"/>
        </w:rPr>
        <w:t xml:space="preserve"> </w:t>
      </w:r>
    </w:p>
    <w:p w:rsidR="0011105A" w:rsidRPr="00A50A82" w:rsidRDefault="0011105A" w:rsidP="00EA57B7">
      <w:pPr>
        <w:jc w:val="center"/>
        <w:rPr>
          <w:sz w:val="24"/>
          <w:szCs w:val="24"/>
        </w:rPr>
      </w:pPr>
    </w:p>
    <w:p w:rsidR="0011105A" w:rsidRPr="00A50A82" w:rsidRDefault="0011105A" w:rsidP="00F20293">
      <w:pPr>
        <w:ind w:firstLine="540"/>
        <w:jc w:val="center"/>
        <w:rPr>
          <w:sz w:val="24"/>
          <w:szCs w:val="24"/>
        </w:rPr>
      </w:pPr>
      <w:r w:rsidRPr="00A50A82">
        <w:rPr>
          <w:sz w:val="24"/>
          <w:szCs w:val="24"/>
        </w:rPr>
        <w:t>О ВНЕСЕНИИ ИЗМЕНЕНИЙ И ДОПОЛНЕНИЙ В УСТАВ ЧЕРНОКУРЬИНСКОГО СЕЛЬСОВЕТА КАРАСУКСКОГО РАЙОНА НОВОСИБИРСКОЙ ОБЛАСТИ</w:t>
      </w:r>
    </w:p>
    <w:p w:rsidR="0011105A" w:rsidRPr="00A50A82" w:rsidRDefault="0011105A" w:rsidP="00F20293">
      <w:pPr>
        <w:ind w:firstLine="540"/>
        <w:jc w:val="both"/>
        <w:rPr>
          <w:sz w:val="24"/>
          <w:szCs w:val="24"/>
        </w:rPr>
      </w:pPr>
    </w:p>
    <w:p w:rsidR="0011105A" w:rsidRPr="00A50A82" w:rsidRDefault="0011105A" w:rsidP="00F20293">
      <w:pPr>
        <w:pStyle w:val="ListParagraph"/>
        <w:widowControl/>
        <w:tabs>
          <w:tab w:val="left" w:pos="851"/>
        </w:tabs>
        <w:ind w:left="567"/>
        <w:jc w:val="both"/>
        <w:rPr>
          <w:sz w:val="24"/>
          <w:szCs w:val="24"/>
        </w:rPr>
      </w:pPr>
    </w:p>
    <w:p w:rsidR="0011105A" w:rsidRPr="00A50A82" w:rsidRDefault="0011105A" w:rsidP="00F20293">
      <w:pPr>
        <w:pStyle w:val="ListParagraph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4"/>
          <w:szCs w:val="24"/>
        </w:rPr>
      </w:pPr>
      <w:r w:rsidRPr="00A50A82">
        <w:rPr>
          <w:sz w:val="24"/>
          <w:szCs w:val="24"/>
        </w:rPr>
        <w:t>пункт 24 части 1 статьи 5 «Вопросы местного значения Чернокурьинского  сельсовета» после слов «осуществление мероприятий по» дополнить словами «территориальной обороне и»;</w:t>
      </w:r>
    </w:p>
    <w:p w:rsidR="0011105A" w:rsidRPr="00A50A82" w:rsidRDefault="0011105A" w:rsidP="00F20293">
      <w:pPr>
        <w:pStyle w:val="ListParagraph"/>
        <w:widowControl/>
        <w:tabs>
          <w:tab w:val="left" w:pos="851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11105A" w:rsidRPr="00A50A82" w:rsidRDefault="0011105A" w:rsidP="00F20293">
      <w:pPr>
        <w:pStyle w:val="ListParagraph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50A82">
        <w:rPr>
          <w:sz w:val="24"/>
          <w:szCs w:val="24"/>
        </w:rPr>
        <w:t>пункт 4  статьи 6 «Права органов местного самоуправления поселения на решение вопросов, не отнесенных к вопросам местного значения поселений» признать утратившим силу;</w:t>
      </w:r>
    </w:p>
    <w:p w:rsidR="0011105A" w:rsidRPr="00A50A82" w:rsidRDefault="0011105A" w:rsidP="00F20293">
      <w:pPr>
        <w:widowControl/>
        <w:tabs>
          <w:tab w:val="left" w:pos="851"/>
        </w:tabs>
        <w:jc w:val="both"/>
        <w:rPr>
          <w:color w:val="000000"/>
          <w:sz w:val="24"/>
          <w:szCs w:val="24"/>
        </w:rPr>
      </w:pPr>
    </w:p>
    <w:p w:rsidR="0011105A" w:rsidRPr="00A50A82" w:rsidRDefault="0011105A" w:rsidP="00F20293">
      <w:pPr>
        <w:pStyle w:val="ListParagraph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50A82">
        <w:rPr>
          <w:sz w:val="24"/>
          <w:szCs w:val="24"/>
        </w:rPr>
        <w:t>пункт 34 статьи 29 «Полномочия Администрации» после слов «осуществление мероприятий по» дополнить словами «территориальной обороне и»;</w:t>
      </w:r>
    </w:p>
    <w:p w:rsidR="0011105A" w:rsidRPr="00A50A82" w:rsidRDefault="0011105A" w:rsidP="00F20293">
      <w:pPr>
        <w:widowControl/>
        <w:tabs>
          <w:tab w:val="left" w:pos="851"/>
        </w:tabs>
        <w:jc w:val="both"/>
        <w:rPr>
          <w:color w:val="000000"/>
          <w:sz w:val="24"/>
          <w:szCs w:val="24"/>
        </w:rPr>
      </w:pPr>
    </w:p>
    <w:p w:rsidR="0011105A" w:rsidRPr="00A50A82" w:rsidRDefault="0011105A" w:rsidP="00F20293">
      <w:pPr>
        <w:pStyle w:val="ListParagraph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50A82">
        <w:rPr>
          <w:sz w:val="24"/>
          <w:szCs w:val="24"/>
        </w:rPr>
        <w:t>дополнить пункт 54 в статью 29 «Полномочия Администрации» в следующей редакции:</w:t>
      </w:r>
    </w:p>
    <w:p w:rsidR="0011105A" w:rsidRPr="00A50A82" w:rsidRDefault="0011105A" w:rsidP="00F20293">
      <w:pPr>
        <w:pStyle w:val="ListParagraph"/>
        <w:widowControl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50A82">
        <w:rPr>
          <w:sz w:val="24"/>
          <w:szCs w:val="24"/>
        </w:rPr>
        <w:t>«организация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учреждений;».</w:t>
      </w:r>
    </w:p>
    <w:p w:rsidR="0011105A" w:rsidRPr="00A50A82" w:rsidRDefault="0011105A" w:rsidP="00F20293">
      <w:pPr>
        <w:pStyle w:val="ListParagraph"/>
        <w:widowControl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11105A" w:rsidRPr="00A50A82" w:rsidRDefault="0011105A" w:rsidP="00F20293">
      <w:pPr>
        <w:jc w:val="both"/>
        <w:rPr>
          <w:sz w:val="24"/>
          <w:szCs w:val="24"/>
        </w:rPr>
      </w:pPr>
    </w:p>
    <w:p w:rsidR="0011105A" w:rsidRPr="00A50A82" w:rsidRDefault="0011105A" w:rsidP="00F20293">
      <w:pPr>
        <w:jc w:val="both"/>
        <w:rPr>
          <w:sz w:val="24"/>
          <w:szCs w:val="24"/>
        </w:rPr>
      </w:pPr>
      <w:r w:rsidRPr="00A50A82">
        <w:rPr>
          <w:sz w:val="24"/>
          <w:szCs w:val="24"/>
        </w:rPr>
        <w:t xml:space="preserve">Глава Чернокурьинского сельсовета </w:t>
      </w:r>
    </w:p>
    <w:p w:rsidR="0011105A" w:rsidRPr="00A50A82" w:rsidRDefault="0011105A" w:rsidP="00F20293">
      <w:pPr>
        <w:jc w:val="both"/>
        <w:rPr>
          <w:sz w:val="24"/>
          <w:szCs w:val="24"/>
        </w:rPr>
      </w:pPr>
      <w:r w:rsidRPr="00A50A82">
        <w:rPr>
          <w:sz w:val="24"/>
          <w:szCs w:val="24"/>
        </w:rPr>
        <w:t xml:space="preserve">Карасукского района   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A50A82">
        <w:rPr>
          <w:sz w:val="24"/>
          <w:szCs w:val="24"/>
        </w:rPr>
        <w:t xml:space="preserve"> В.Ф.Суховеев</w:t>
      </w:r>
    </w:p>
    <w:p w:rsidR="0011105A" w:rsidRPr="00A50A82" w:rsidRDefault="0011105A" w:rsidP="00F20293">
      <w:pPr>
        <w:jc w:val="both"/>
        <w:rPr>
          <w:sz w:val="24"/>
          <w:szCs w:val="24"/>
        </w:rPr>
      </w:pPr>
      <w:r w:rsidRPr="00A50A82">
        <w:rPr>
          <w:sz w:val="24"/>
          <w:szCs w:val="24"/>
        </w:rPr>
        <w:t>Новосибирской области</w:t>
      </w:r>
    </w:p>
    <w:sectPr w:rsidR="0011105A" w:rsidRPr="00A50A82" w:rsidSect="006F5E6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05A" w:rsidRDefault="0011105A">
      <w:r>
        <w:separator/>
      </w:r>
    </w:p>
  </w:endnote>
  <w:endnote w:type="continuationSeparator" w:id="0">
    <w:p w:rsidR="0011105A" w:rsidRDefault="00111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05A" w:rsidRDefault="0011105A">
      <w:r>
        <w:separator/>
      </w:r>
    </w:p>
  </w:footnote>
  <w:footnote w:type="continuationSeparator" w:id="0">
    <w:p w:rsidR="0011105A" w:rsidRDefault="00111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05A" w:rsidRPr="00F20293" w:rsidRDefault="0011105A" w:rsidP="00F20293">
    <w:pPr>
      <w:pStyle w:val="Header"/>
      <w:jc w:val="center"/>
      <w:rPr>
        <w:sz w:val="28"/>
        <w:szCs w:val="28"/>
      </w:rPr>
    </w:pPr>
    <w:r w:rsidRPr="00326231">
      <w:rPr>
        <w:sz w:val="28"/>
        <w:szCs w:val="28"/>
      </w:rPr>
      <w:fldChar w:fldCharType="begin"/>
    </w:r>
    <w:r w:rsidRPr="00326231">
      <w:rPr>
        <w:sz w:val="28"/>
        <w:szCs w:val="28"/>
      </w:rPr>
      <w:instrText xml:space="preserve"> PAGE   \* MERGEFORMAT </w:instrText>
    </w:r>
    <w:r w:rsidRPr="00326231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326231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703"/>
    <w:multiLevelType w:val="multilevel"/>
    <w:tmpl w:val="CAB2B8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cs="Times New Roman" w:hint="default"/>
      </w:rPr>
    </w:lvl>
  </w:abstractNum>
  <w:abstractNum w:abstractNumId="1">
    <w:nsid w:val="14B76F84"/>
    <w:multiLevelType w:val="multilevel"/>
    <w:tmpl w:val="C3A2A26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176E16BC"/>
    <w:multiLevelType w:val="hybridMultilevel"/>
    <w:tmpl w:val="F320C194"/>
    <w:lvl w:ilvl="0" w:tplc="CAF847D4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D486B82"/>
    <w:multiLevelType w:val="multilevel"/>
    <w:tmpl w:val="70784B0C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1821" w:hanging="13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62" w:hanging="13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2" w:hanging="13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2" w:hanging="13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">
    <w:nsid w:val="7ABD78F6"/>
    <w:multiLevelType w:val="multilevel"/>
    <w:tmpl w:val="980EB6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F3E"/>
    <w:rsid w:val="00006623"/>
    <w:rsid w:val="00021532"/>
    <w:rsid w:val="00023822"/>
    <w:rsid w:val="000378A3"/>
    <w:rsid w:val="000445F7"/>
    <w:rsid w:val="00044AED"/>
    <w:rsid w:val="0005758A"/>
    <w:rsid w:val="00082D74"/>
    <w:rsid w:val="000930C9"/>
    <w:rsid w:val="000B7DC9"/>
    <w:rsid w:val="000D2EA4"/>
    <w:rsid w:val="000D42CF"/>
    <w:rsid w:val="000E1284"/>
    <w:rsid w:val="000F3946"/>
    <w:rsid w:val="000F4A90"/>
    <w:rsid w:val="00100A99"/>
    <w:rsid w:val="00105901"/>
    <w:rsid w:val="0011068F"/>
    <w:rsid w:val="0011105A"/>
    <w:rsid w:val="00125BE4"/>
    <w:rsid w:val="00133F29"/>
    <w:rsid w:val="001437B9"/>
    <w:rsid w:val="001523E1"/>
    <w:rsid w:val="0015411C"/>
    <w:rsid w:val="001542C4"/>
    <w:rsid w:val="00167416"/>
    <w:rsid w:val="0018554E"/>
    <w:rsid w:val="001932DE"/>
    <w:rsid w:val="001A662E"/>
    <w:rsid w:val="001C0355"/>
    <w:rsid w:val="001C5808"/>
    <w:rsid w:val="001C69CB"/>
    <w:rsid w:val="001D2FBB"/>
    <w:rsid w:val="001D59FE"/>
    <w:rsid w:val="001F2BD9"/>
    <w:rsid w:val="001F775E"/>
    <w:rsid w:val="00214B46"/>
    <w:rsid w:val="002260C6"/>
    <w:rsid w:val="002601B4"/>
    <w:rsid w:val="00265FC0"/>
    <w:rsid w:val="00291C4E"/>
    <w:rsid w:val="00292AF6"/>
    <w:rsid w:val="002A0E3E"/>
    <w:rsid w:val="002B7C5A"/>
    <w:rsid w:val="002D4A3A"/>
    <w:rsid w:val="002E4617"/>
    <w:rsid w:val="002F22A2"/>
    <w:rsid w:val="00306D83"/>
    <w:rsid w:val="00307207"/>
    <w:rsid w:val="00314CA3"/>
    <w:rsid w:val="00316EC4"/>
    <w:rsid w:val="00320F04"/>
    <w:rsid w:val="00321000"/>
    <w:rsid w:val="00324DDA"/>
    <w:rsid w:val="00326231"/>
    <w:rsid w:val="003273FA"/>
    <w:rsid w:val="0036119F"/>
    <w:rsid w:val="0036381F"/>
    <w:rsid w:val="003C77FE"/>
    <w:rsid w:val="003D025E"/>
    <w:rsid w:val="003D5F5B"/>
    <w:rsid w:val="003F5492"/>
    <w:rsid w:val="00441346"/>
    <w:rsid w:val="00450BA2"/>
    <w:rsid w:val="00450C9D"/>
    <w:rsid w:val="0045748F"/>
    <w:rsid w:val="004A13A8"/>
    <w:rsid w:val="004B17F3"/>
    <w:rsid w:val="004B6A3F"/>
    <w:rsid w:val="004C73E7"/>
    <w:rsid w:val="004D2624"/>
    <w:rsid w:val="0054089A"/>
    <w:rsid w:val="005556E3"/>
    <w:rsid w:val="00574D99"/>
    <w:rsid w:val="005817BB"/>
    <w:rsid w:val="005A3E91"/>
    <w:rsid w:val="005B0ADA"/>
    <w:rsid w:val="005B24A5"/>
    <w:rsid w:val="005B450A"/>
    <w:rsid w:val="005C0182"/>
    <w:rsid w:val="005C33A5"/>
    <w:rsid w:val="005C55A5"/>
    <w:rsid w:val="005D2C93"/>
    <w:rsid w:val="005F3912"/>
    <w:rsid w:val="005F4C86"/>
    <w:rsid w:val="006218A5"/>
    <w:rsid w:val="006474C3"/>
    <w:rsid w:val="00674612"/>
    <w:rsid w:val="00681B3B"/>
    <w:rsid w:val="006A05DB"/>
    <w:rsid w:val="006B583A"/>
    <w:rsid w:val="006D74D4"/>
    <w:rsid w:val="006E105B"/>
    <w:rsid w:val="006E5438"/>
    <w:rsid w:val="006F5E69"/>
    <w:rsid w:val="00702813"/>
    <w:rsid w:val="00714EBE"/>
    <w:rsid w:val="00723BDD"/>
    <w:rsid w:val="00737E21"/>
    <w:rsid w:val="00756DC4"/>
    <w:rsid w:val="0078002D"/>
    <w:rsid w:val="00783ED9"/>
    <w:rsid w:val="007962CA"/>
    <w:rsid w:val="007A6837"/>
    <w:rsid w:val="007C0791"/>
    <w:rsid w:val="007C780C"/>
    <w:rsid w:val="007D4F21"/>
    <w:rsid w:val="007D6385"/>
    <w:rsid w:val="00804A0C"/>
    <w:rsid w:val="00816869"/>
    <w:rsid w:val="00835BE9"/>
    <w:rsid w:val="00847AD5"/>
    <w:rsid w:val="00896D3B"/>
    <w:rsid w:val="008C5FC7"/>
    <w:rsid w:val="008D1010"/>
    <w:rsid w:val="008D4962"/>
    <w:rsid w:val="00926BC2"/>
    <w:rsid w:val="0094032B"/>
    <w:rsid w:val="009628D5"/>
    <w:rsid w:val="009702F4"/>
    <w:rsid w:val="00984280"/>
    <w:rsid w:val="00994083"/>
    <w:rsid w:val="00996D02"/>
    <w:rsid w:val="009A33CD"/>
    <w:rsid w:val="009A396B"/>
    <w:rsid w:val="009C2C92"/>
    <w:rsid w:val="009C55A7"/>
    <w:rsid w:val="009D4882"/>
    <w:rsid w:val="009D54CA"/>
    <w:rsid w:val="009D6D29"/>
    <w:rsid w:val="009E2D15"/>
    <w:rsid w:val="009F266E"/>
    <w:rsid w:val="00A2030A"/>
    <w:rsid w:val="00A30051"/>
    <w:rsid w:val="00A5008C"/>
    <w:rsid w:val="00A50A82"/>
    <w:rsid w:val="00A55FA9"/>
    <w:rsid w:val="00A57723"/>
    <w:rsid w:val="00A71D99"/>
    <w:rsid w:val="00A72034"/>
    <w:rsid w:val="00A823BD"/>
    <w:rsid w:val="00A906F4"/>
    <w:rsid w:val="00AB49E4"/>
    <w:rsid w:val="00AC7D41"/>
    <w:rsid w:val="00AE6068"/>
    <w:rsid w:val="00AF7261"/>
    <w:rsid w:val="00B000E5"/>
    <w:rsid w:val="00B43BC7"/>
    <w:rsid w:val="00B52325"/>
    <w:rsid w:val="00B53CB4"/>
    <w:rsid w:val="00B74D28"/>
    <w:rsid w:val="00B752C9"/>
    <w:rsid w:val="00B76F64"/>
    <w:rsid w:val="00B86E5C"/>
    <w:rsid w:val="00BA0491"/>
    <w:rsid w:val="00BB67DC"/>
    <w:rsid w:val="00BB6CFA"/>
    <w:rsid w:val="00BD315F"/>
    <w:rsid w:val="00BD5999"/>
    <w:rsid w:val="00BD74BE"/>
    <w:rsid w:val="00BF100C"/>
    <w:rsid w:val="00C04CD8"/>
    <w:rsid w:val="00C249D4"/>
    <w:rsid w:val="00C71579"/>
    <w:rsid w:val="00C75229"/>
    <w:rsid w:val="00CA5544"/>
    <w:rsid w:val="00CC301E"/>
    <w:rsid w:val="00CD4A03"/>
    <w:rsid w:val="00CD528C"/>
    <w:rsid w:val="00CF1B77"/>
    <w:rsid w:val="00D43715"/>
    <w:rsid w:val="00D83072"/>
    <w:rsid w:val="00D83470"/>
    <w:rsid w:val="00D97842"/>
    <w:rsid w:val="00DC6D39"/>
    <w:rsid w:val="00E42116"/>
    <w:rsid w:val="00E424D9"/>
    <w:rsid w:val="00E60615"/>
    <w:rsid w:val="00E65C23"/>
    <w:rsid w:val="00EA2DC8"/>
    <w:rsid w:val="00EA57B7"/>
    <w:rsid w:val="00ED0CF8"/>
    <w:rsid w:val="00EE1554"/>
    <w:rsid w:val="00EF49F2"/>
    <w:rsid w:val="00EF6613"/>
    <w:rsid w:val="00F01D39"/>
    <w:rsid w:val="00F124F5"/>
    <w:rsid w:val="00F130DC"/>
    <w:rsid w:val="00F16041"/>
    <w:rsid w:val="00F20293"/>
    <w:rsid w:val="00F225C0"/>
    <w:rsid w:val="00F258EE"/>
    <w:rsid w:val="00F27CD0"/>
    <w:rsid w:val="00F33547"/>
    <w:rsid w:val="00F42A14"/>
    <w:rsid w:val="00F61319"/>
    <w:rsid w:val="00FA149D"/>
    <w:rsid w:val="00FA5F3E"/>
    <w:rsid w:val="00FB5551"/>
    <w:rsid w:val="00FD40E0"/>
    <w:rsid w:val="00FD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8F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5F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3653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FA5F3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A5F3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D638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C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53F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1437B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437B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37B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437B9"/>
    <w:rPr>
      <w:rFonts w:cs="Times New Roman"/>
    </w:rPr>
  </w:style>
  <w:style w:type="table" w:styleId="TableGrid">
    <w:name w:val="Table Grid"/>
    <w:basedOn w:val="TableNormal"/>
    <w:uiPriority w:val="99"/>
    <w:rsid w:val="001106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B49E4"/>
    <w:pPr>
      <w:autoSpaceDE/>
      <w:autoSpaceDN/>
      <w:adjustRightInd/>
      <w:ind w:left="720"/>
      <w:contextualSpacing/>
    </w:pPr>
    <w:rPr>
      <w:color w:val="000000"/>
    </w:rPr>
  </w:style>
  <w:style w:type="character" w:customStyle="1" w:styleId="WW8Num4z1">
    <w:name w:val="WW8Num4z1"/>
    <w:uiPriority w:val="99"/>
    <w:rsid w:val="005C55A5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575</Words>
  <Characters>3281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user6</dc:creator>
  <cp:keywords/>
  <dc:description/>
  <cp:lastModifiedBy>юзер</cp:lastModifiedBy>
  <cp:revision>12</cp:revision>
  <cp:lastPrinted>2013-10-14T08:59:00Z</cp:lastPrinted>
  <dcterms:created xsi:type="dcterms:W3CDTF">2013-10-02T02:45:00Z</dcterms:created>
  <dcterms:modified xsi:type="dcterms:W3CDTF">2014-01-23T04:06:00Z</dcterms:modified>
</cp:coreProperties>
</file>